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FC4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MEGERE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CAA558F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DA1233E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9D1E8A0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64D61990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049FA88B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Wiltshire, except </w:t>
      </w:r>
    </w:p>
    <w:p w14:paraId="7C11A04E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ecclesiastical persons, the two fifteenths and two tenths granted to the King at </w:t>
      </w:r>
    </w:p>
    <w:p w14:paraId="4B3FB8EF" w14:textId="77777777" w:rsidR="00D35D1B" w:rsidRDefault="00D35D1B" w:rsidP="00D35D1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Parliament.   (C.F.R. 1399-1405 pp.282-3)</w:t>
      </w:r>
    </w:p>
    <w:p w14:paraId="66A6988A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036DFAB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42F6E6C" w14:textId="77777777" w:rsidR="00D35D1B" w:rsidRDefault="00D35D1B" w:rsidP="00D35D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227DC3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C63F0" w14:textId="77777777" w:rsidR="00D35D1B" w:rsidRDefault="00D35D1B" w:rsidP="009139A6">
      <w:r>
        <w:separator/>
      </w:r>
    </w:p>
  </w:endnote>
  <w:endnote w:type="continuationSeparator" w:id="0">
    <w:p w14:paraId="4425DE75" w14:textId="77777777" w:rsidR="00D35D1B" w:rsidRDefault="00D35D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1DB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BD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105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50F5A" w14:textId="77777777" w:rsidR="00D35D1B" w:rsidRDefault="00D35D1B" w:rsidP="009139A6">
      <w:r>
        <w:separator/>
      </w:r>
    </w:p>
  </w:footnote>
  <w:footnote w:type="continuationSeparator" w:id="0">
    <w:p w14:paraId="3F643F67" w14:textId="77777777" w:rsidR="00D35D1B" w:rsidRDefault="00D35D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84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27D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84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D1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5D1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B96C1"/>
  <w15:chartTrackingRefBased/>
  <w15:docId w15:val="{4BAD4971-1F15-4158-A041-C05ED42B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2021-07-26T16:27:00Z</dcterms:created>
  <dcterms:modified xsi:type="dcterms:W3CDTF">2021-07-26T16:28:00Z</dcterms:modified>
</cp:coreProperties>
</file>